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E629D" w14:textId="3ABAB676" w:rsidR="00BA00AB" w:rsidRDefault="00392B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GRIFFITH</w:t>
      </w:r>
      <w:r>
        <w:rPr>
          <w:rFonts w:cs="Times New Roman"/>
          <w:szCs w:val="24"/>
        </w:rPr>
        <w:t xml:space="preserve">        (fl.1489)</w:t>
      </w:r>
    </w:p>
    <w:p w14:paraId="3A35B8A5" w14:textId="77777777" w:rsidR="00392B69" w:rsidRDefault="00392B69" w:rsidP="009139A6">
      <w:pPr>
        <w:pStyle w:val="NoSpacing"/>
        <w:rPr>
          <w:rFonts w:cs="Times New Roman"/>
          <w:szCs w:val="24"/>
        </w:rPr>
      </w:pPr>
    </w:p>
    <w:p w14:paraId="3049CD99" w14:textId="77777777" w:rsidR="00392B69" w:rsidRDefault="00392B69" w:rsidP="009139A6">
      <w:pPr>
        <w:pStyle w:val="NoSpacing"/>
        <w:rPr>
          <w:rFonts w:cs="Times New Roman"/>
          <w:szCs w:val="24"/>
        </w:rPr>
      </w:pPr>
    </w:p>
    <w:p w14:paraId="1D423FD1" w14:textId="40BFD861" w:rsidR="00392B69" w:rsidRDefault="00392B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Oct.1489</w:t>
      </w:r>
      <w:r>
        <w:rPr>
          <w:rFonts w:cs="Times New Roman"/>
          <w:szCs w:val="24"/>
        </w:rPr>
        <w:tab/>
        <w:t>He was appointed collector of the petty customs in the port of</w:t>
      </w:r>
    </w:p>
    <w:p w14:paraId="25D8DF6C" w14:textId="3DDA3B3B" w:rsidR="00392B69" w:rsidRDefault="00392B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Bridgwater.    (C.F.R. 1485-1509 p.119)</w:t>
      </w:r>
    </w:p>
    <w:p w14:paraId="59C795E6" w14:textId="77777777" w:rsidR="00392B69" w:rsidRDefault="00392B69" w:rsidP="009139A6">
      <w:pPr>
        <w:pStyle w:val="NoSpacing"/>
        <w:rPr>
          <w:rFonts w:cs="Times New Roman"/>
          <w:szCs w:val="24"/>
        </w:rPr>
      </w:pPr>
    </w:p>
    <w:p w14:paraId="04494FE2" w14:textId="77777777" w:rsidR="00392B69" w:rsidRDefault="00392B69" w:rsidP="009139A6">
      <w:pPr>
        <w:pStyle w:val="NoSpacing"/>
        <w:rPr>
          <w:rFonts w:cs="Times New Roman"/>
          <w:szCs w:val="24"/>
        </w:rPr>
      </w:pPr>
    </w:p>
    <w:p w14:paraId="52367648" w14:textId="055505F4" w:rsidR="00392B69" w:rsidRPr="00392B69" w:rsidRDefault="00392B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2025</w:t>
      </w:r>
    </w:p>
    <w:sectPr w:rsidR="00392B69" w:rsidRPr="00392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687E6" w14:textId="77777777" w:rsidR="00392B69" w:rsidRDefault="00392B69" w:rsidP="009139A6">
      <w:r>
        <w:separator/>
      </w:r>
    </w:p>
  </w:endnote>
  <w:endnote w:type="continuationSeparator" w:id="0">
    <w:p w14:paraId="7D1F89B0" w14:textId="77777777" w:rsidR="00392B69" w:rsidRDefault="00392B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207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8F5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372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548B5" w14:textId="77777777" w:rsidR="00392B69" w:rsidRDefault="00392B69" w:rsidP="009139A6">
      <w:r>
        <w:separator/>
      </w:r>
    </w:p>
  </w:footnote>
  <w:footnote w:type="continuationSeparator" w:id="0">
    <w:p w14:paraId="7D0E9A25" w14:textId="77777777" w:rsidR="00392B69" w:rsidRDefault="00392B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22E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E34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B34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B69"/>
    <w:rsid w:val="000666E0"/>
    <w:rsid w:val="002510B7"/>
    <w:rsid w:val="00270799"/>
    <w:rsid w:val="00392B6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FB504"/>
  <w15:chartTrackingRefBased/>
  <w15:docId w15:val="{A4944D68-FCC3-4E15-AACE-4A6D1771A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2025-01-05T07:39:00Z</dcterms:created>
  <dcterms:modified xsi:type="dcterms:W3CDTF">2025-01-05T07:42:00Z</dcterms:modified>
</cp:coreProperties>
</file>